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6D1" w:rsidRDefault="003F26D1" w:rsidP="00BC7458">
      <w:pPr>
        <w:pStyle w:val="NoSpacing"/>
        <w:tabs>
          <w:tab w:val="left" w:pos="5330"/>
        </w:tabs>
        <w:jc w:val="center"/>
        <w:rPr>
          <w:rFonts w:ascii="Times New Roman" w:hAnsi="Times New Roman"/>
          <w:b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  <w:lang w:val="kk-KZ"/>
        </w:rPr>
        <w:t>Ашық сабақ әзірлемесі</w:t>
      </w:r>
    </w:p>
    <w:p w:rsidR="003F26D1" w:rsidRDefault="003F26D1" w:rsidP="00BC7458">
      <w:pPr>
        <w:pStyle w:val="NoSpacing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3F26D1" w:rsidRDefault="003F26D1" w:rsidP="00BC7458">
      <w:pPr>
        <w:pStyle w:val="NoSpacing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А.Ж Бисембаева, №8 жалпы орта білім</w:t>
      </w:r>
    </w:p>
    <w:p w:rsidR="003F26D1" w:rsidRDefault="003F26D1" w:rsidP="00BC7458">
      <w:pPr>
        <w:pStyle w:val="NoSpacing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беретін мектептің  қазақ тілі мен әдебиеті</w:t>
      </w:r>
    </w:p>
    <w:p w:rsidR="003F26D1" w:rsidRDefault="003F26D1" w:rsidP="00BC7458">
      <w:pPr>
        <w:pStyle w:val="NoSpacing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пәнінің мұғалімі. Ақтөбе облысы, Шалқар қаласы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Сабақ тақырыбы: «Біржан мен Сара» айтысындағы ақындар сипаты.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Сабақ мақсаты: а) Айтыс туралы ойларын тереңдету, түрлі баға беру арқылы ақындар сипатын анықтау, айтыстағы бейнелі сөздерге көңіл аударту.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б) Өз пікірін ортаға салу, іздену арқылы логикалық ойлау қабілетін, танымдық белсенділігін арттыру, шешен сөйлеу шындау.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в) Сөз өнерінің биік шыңы айтыстың ерекшеліктерін таныта отырып, өнер алды қызыл тіліміз арқылы шешендікке, ізеттілікке, адамгершілікке тәрбиелеу.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Сабақ түрі: дебат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Сабақ (түрі) типі: білімді жинақтау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Сабақ қолдан әдіс: СТО технологиясы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Сабақ барысы: І Ұйымдастыру</w:t>
      </w:r>
    </w:p>
    <w:p w:rsidR="003F26D1" w:rsidRDefault="003F26D1" w:rsidP="00A22D1F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1-слайд. «Біржан мен Сара» айтысы өзінің құрылысы жағынан болсын, көркемдігі жағынан болсын, қазақтың ақындар айтысының ішіндегі ең үздігі.</w:t>
      </w:r>
    </w:p>
    <w:p w:rsidR="003F26D1" w:rsidRDefault="003F26D1" w:rsidP="00F64D22">
      <w:pPr>
        <w:pStyle w:val="NoSpacing"/>
        <w:ind w:left="7080" w:firstLine="708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С.Мұқанов</w:t>
      </w:r>
    </w:p>
    <w:p w:rsidR="003F26D1" w:rsidRDefault="003F26D1" w:rsidP="00A22D1F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2- слайд. </w:t>
      </w:r>
    </w:p>
    <w:p w:rsidR="003F26D1" w:rsidRPr="00A22D1F" w:rsidRDefault="003F26D1" w:rsidP="00A22D1F">
      <w:pPr>
        <w:pStyle w:val="NoSpacing"/>
        <w:ind w:firstLine="426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 xml:space="preserve">         </w:t>
      </w:r>
      <w:r w:rsidRPr="00A22D1F">
        <w:rPr>
          <w:rFonts w:ascii="Times New Roman" w:hAnsi="Times New Roman"/>
          <w:sz w:val="28"/>
          <w:lang w:val="kk-KZ"/>
        </w:rPr>
        <w:t>Оқу мен жазу арқылы сын тұрғысынан ойлауды дамыту.</w:t>
      </w:r>
    </w:p>
    <w:p w:rsidR="003F26D1" w:rsidRPr="00A22D1F" w:rsidRDefault="003F26D1" w:rsidP="00321C30">
      <w:pPr>
        <w:pStyle w:val="NoSpacing"/>
        <w:jc w:val="center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4.5pt;margin-top:4.75pt;width:.05pt;height:28pt;z-index:251649536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103.3pt;margin-top:4.75pt;width:.05pt;height:28pt;z-index:251648512" o:connectortype="straight">
            <v:stroke endarrow="block"/>
          </v:shape>
        </w:pict>
      </w:r>
    </w:p>
    <w:p w:rsidR="003F26D1" w:rsidRPr="00A22D1F" w:rsidRDefault="003F26D1" w:rsidP="00A22D1F">
      <w:pPr>
        <w:pStyle w:val="NoSpacing"/>
        <w:tabs>
          <w:tab w:val="left" w:pos="6670"/>
        </w:tabs>
        <w:rPr>
          <w:rFonts w:ascii="Times New Roman" w:hAnsi="Times New Roman"/>
          <w:sz w:val="28"/>
          <w:lang w:val="kk-KZ"/>
        </w:rPr>
      </w:pPr>
    </w:p>
    <w:p w:rsidR="003F26D1" w:rsidRPr="00A22D1F" w:rsidRDefault="003F26D1" w:rsidP="00321C30">
      <w:pPr>
        <w:pStyle w:val="NoSpacing"/>
        <w:rPr>
          <w:rFonts w:ascii="Times New Roman" w:hAnsi="Times New Roman"/>
          <w:sz w:val="28"/>
          <w:lang w:val="kk-KZ"/>
        </w:rPr>
      </w:pPr>
      <w:r w:rsidRPr="00A22D1F">
        <w:rPr>
          <w:rFonts w:ascii="Times New Roman" w:hAnsi="Times New Roman"/>
          <w:sz w:val="28"/>
          <w:lang w:val="kk-KZ"/>
        </w:rPr>
        <w:tab/>
      </w:r>
      <w:r w:rsidRPr="00A22D1F">
        <w:rPr>
          <w:rFonts w:ascii="Times New Roman" w:hAnsi="Times New Roman"/>
          <w:sz w:val="28"/>
          <w:lang w:val="kk-KZ"/>
        </w:rPr>
        <w:tab/>
        <w:t>кезеңдер</w:t>
      </w:r>
      <w:r w:rsidRPr="00A22D1F">
        <w:rPr>
          <w:rFonts w:ascii="Times New Roman" w:hAnsi="Times New Roman"/>
          <w:sz w:val="28"/>
          <w:lang w:val="kk-KZ"/>
        </w:rPr>
        <w:tab/>
      </w:r>
      <w:r w:rsidRPr="00A22D1F">
        <w:rPr>
          <w:rFonts w:ascii="Times New Roman" w:hAnsi="Times New Roman"/>
          <w:sz w:val="28"/>
          <w:lang w:val="kk-KZ"/>
        </w:rPr>
        <w:tab/>
      </w:r>
      <w:r w:rsidRPr="00A22D1F">
        <w:rPr>
          <w:rFonts w:ascii="Times New Roman" w:hAnsi="Times New Roman"/>
          <w:sz w:val="28"/>
          <w:lang w:val="kk-KZ"/>
        </w:rPr>
        <w:tab/>
      </w:r>
      <w:r w:rsidRPr="00A22D1F">
        <w:rPr>
          <w:rFonts w:ascii="Times New Roman" w:hAnsi="Times New Roman"/>
          <w:sz w:val="28"/>
          <w:lang w:val="kk-KZ"/>
        </w:rPr>
        <w:tab/>
      </w:r>
      <w:r w:rsidRPr="00A22D1F">
        <w:rPr>
          <w:rFonts w:ascii="Times New Roman" w:hAnsi="Times New Roman"/>
          <w:sz w:val="28"/>
          <w:lang w:val="kk-KZ"/>
        </w:rPr>
        <w:tab/>
        <w:t>әдістер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28" type="#_x0000_t32" style="position:absolute;margin-left:141.3pt;margin-top:9.3pt;width:64pt;height:0;z-index:251650560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>Қызығушылықты ояту</w: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Ой шақыру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29" type="#_x0000_t32" style="position:absolute;margin-left:142.3pt;margin-top:10.2pt;width:64pt;height:0;z-index:251651584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Топтастыру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0" type="#_x0000_t32" style="position:absolute;margin-left:142.3pt;margin-top:9.1pt;width:64pt;height:0;z-index:251652608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Ассоциоция</w:t>
      </w:r>
      <w:r>
        <w:rPr>
          <w:rFonts w:ascii="Times New Roman" w:hAnsi="Times New Roman"/>
          <w:sz w:val="28"/>
          <w:lang w:val="kk-KZ"/>
        </w:rPr>
        <w:tab/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1" type="#_x0000_t32" style="position:absolute;margin-left:142.3pt;margin-top:7pt;width:64pt;height:0;z-index:251653632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>Мағынаны тану</w: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Джиксо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2" type="#_x0000_t32" style="position:absolute;margin-left:142.3pt;margin-top:7.9pt;width:64pt;height:0;z-index:251654656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Симантикалық карта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3" type="#_x0000_t32" style="position:absolute;margin-left:141.3pt;margin-top:8.8pt;width:64pt;height:0;z-index:251655680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Түсіндірме сөздік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4" type="#_x0000_t32" style="position:absolute;margin-left:142.3pt;margin-top:11.7pt;width:64pt;height:0;z-index:251657728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Концептуалды кесте</w:t>
      </w:r>
    </w:p>
    <w:p w:rsidR="003F26D1" w:rsidRDefault="003F26D1" w:rsidP="00321C30">
      <w:pPr>
        <w:pStyle w:val="NoSpacing"/>
        <w:ind w:left="3540" w:firstLine="708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5" type="#_x0000_t32" style="position:absolute;left:0;text-align:left;margin-left:141.3pt;margin-top:9.6pt;width:64pt;height:0;z-index:251656704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>Дебат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6" type="#_x0000_t32" style="position:absolute;margin-left:141.3pt;margin-top:6.4pt;width:64pt;height:0;z-index:251658752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>Ой толғаныс</w: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Вен диаграммасы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7" type="#_x0000_t32" style="position:absolute;margin-left:141.3pt;margin-top:7.3pt;width:64pt;height:0;z-index:251659776" o:connectortype="straight">
            <v:stroke endarrow="block"/>
          </v:shape>
        </w:pict>
      </w:r>
      <w:r w:rsidRPr="00AA0A14">
        <w:rPr>
          <w:rFonts w:ascii="Times New Roman" w:hAnsi="Times New Roman"/>
          <w:sz w:val="28"/>
          <w:lang w:val="kk-KZ"/>
        </w:rPr>
        <w:tab/>
      </w:r>
      <w:r w:rsidRPr="00AA0A14">
        <w:rPr>
          <w:rFonts w:ascii="Times New Roman" w:hAnsi="Times New Roman"/>
          <w:sz w:val="28"/>
          <w:lang w:val="kk-KZ"/>
        </w:rPr>
        <w:tab/>
      </w:r>
      <w:r w:rsidRPr="00AA0A14">
        <w:rPr>
          <w:rFonts w:ascii="Times New Roman" w:hAnsi="Times New Roman"/>
          <w:sz w:val="28"/>
          <w:lang w:val="kk-KZ"/>
        </w:rPr>
        <w:tab/>
      </w:r>
      <w:r w:rsidRPr="00AA0A14">
        <w:rPr>
          <w:rFonts w:ascii="Times New Roman" w:hAnsi="Times New Roman"/>
          <w:sz w:val="28"/>
          <w:lang w:val="kk-KZ"/>
        </w:rPr>
        <w:tab/>
      </w:r>
      <w:r w:rsidRPr="00AA0A14">
        <w:rPr>
          <w:rFonts w:ascii="Times New Roman" w:hAnsi="Times New Roman"/>
          <w:sz w:val="28"/>
          <w:lang w:val="kk-KZ"/>
        </w:rPr>
        <w:tab/>
      </w:r>
      <w:r w:rsidRPr="00AA0A14">
        <w:rPr>
          <w:rFonts w:ascii="Times New Roman" w:hAnsi="Times New Roman"/>
          <w:sz w:val="28"/>
          <w:lang w:val="kk-KZ"/>
        </w:rPr>
        <w:tab/>
        <w:t>JIVSERT</w:t>
      </w:r>
      <w:r>
        <w:rPr>
          <w:rFonts w:ascii="Times New Roman" w:hAnsi="Times New Roman"/>
          <w:sz w:val="28"/>
          <w:lang w:val="kk-KZ"/>
        </w:rPr>
        <w:t xml:space="preserve"> (түртіп алу жүйесі)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8" type="#_x0000_t32" style="position:absolute;margin-left:141.3pt;margin-top:5.2pt;width:64pt;height:0;z-index:251660800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Интервью тест</w:t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noProof/>
        </w:rPr>
        <w:pict>
          <v:shape id="_x0000_s1039" type="#_x0000_t32" style="position:absolute;margin-left:142.3pt;margin-top:8.1pt;width:64pt;height:0;z-index:251661824" o:connectortype="straight">
            <v:stroke endarrow="block"/>
          </v:shape>
        </w:pic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Сэнкуэй (бес жолдан тұратын қорытынды)</w:t>
      </w:r>
    </w:p>
    <w:p w:rsidR="003F26D1" w:rsidRDefault="003F26D1" w:rsidP="007C7FD8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4- слайд</w: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</w:r>
    </w:p>
    <w:p w:rsidR="003F26D1" w:rsidRDefault="003F26D1" w:rsidP="00962EF1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Сабақтың 1 – кезеңі. Ой – шақыру.</w:t>
      </w:r>
    </w:p>
    <w:p w:rsidR="003F26D1" w:rsidRDefault="003F26D1" w:rsidP="00AA0A14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Айтыстың қандай түрлері бар?</w:t>
      </w:r>
    </w:p>
    <w:p w:rsidR="003F26D1" w:rsidRDefault="003F26D1" w:rsidP="00AA0A14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Айтыскерге тән қасиеттер.</w:t>
      </w:r>
    </w:p>
    <w:p w:rsidR="003F26D1" w:rsidRDefault="003F26D1" w:rsidP="00AA0A14">
      <w:pPr>
        <w:pStyle w:val="NoSpacing"/>
        <w:numPr>
          <w:ilvl w:val="0"/>
          <w:numId w:val="2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Біржан мен Сара айтысының негізгі өзегі.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2 – кезең </w: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>Ассоциоция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3 – кезең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6 – слайд</w:t>
      </w: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lang w:val="kk-KZ"/>
        </w:rPr>
        <w:tab/>
        <w:t xml:space="preserve"> Топтастыру</w:t>
      </w:r>
    </w:p>
    <w:p w:rsidR="003F26D1" w:rsidRDefault="003F26D1" w:rsidP="007C7FD8">
      <w:pPr>
        <w:pStyle w:val="NoSpacing"/>
        <w:jc w:val="center"/>
        <w:rPr>
          <w:rFonts w:ascii="Times New Roman" w:hAnsi="Times New Roman"/>
          <w:sz w:val="28"/>
          <w:lang w:val="kk-KZ"/>
        </w:rPr>
      </w:pPr>
    </w:p>
    <w:p w:rsidR="003F26D1" w:rsidRDefault="003F26D1" w:rsidP="007C7FD8">
      <w:pPr>
        <w:pStyle w:val="NoSpacing"/>
        <w:ind w:left="708" w:firstLine="708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Біржан – Сара.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Айтыстан үзінді оқу.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Мағынаны тану Джиксо.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5103"/>
        <w:gridCol w:w="1701"/>
        <w:gridCol w:w="1524"/>
      </w:tblGrid>
      <w:tr w:rsidR="003F26D1" w:rsidRPr="002B02CB" w:rsidTr="002B02CB">
        <w:tc>
          <w:tcPr>
            <w:tcW w:w="1526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Кім туралы</w:t>
            </w:r>
          </w:p>
        </w:tc>
        <w:tc>
          <w:tcPr>
            <w:tcW w:w="5103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Алынған үзінді ақындардың сөздері</w:t>
            </w:r>
          </w:p>
        </w:tc>
        <w:tc>
          <w:tcPr>
            <w:tcW w:w="1701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Көркемдегіш сөздер</w:t>
            </w:r>
          </w:p>
        </w:tc>
        <w:tc>
          <w:tcPr>
            <w:tcW w:w="152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Көрінетін мінез қыры</w:t>
            </w:r>
          </w:p>
        </w:tc>
      </w:tr>
      <w:tr w:rsidR="003F26D1" w:rsidRPr="002B02CB" w:rsidTr="002B02CB">
        <w:tc>
          <w:tcPr>
            <w:tcW w:w="1526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Қырандай аспандағы желді күнгі.</w:t>
            </w:r>
          </w:p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Болжаған жер шаршысын майталманмын.</w:t>
            </w:r>
          </w:p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Жел қобыз, жез тағалы еңіреумін.</w:t>
            </w:r>
          </w:p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Айнымас қанды балақ ақиықпын.</w:t>
            </w:r>
          </w:p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Ұшырған тәрбиелеп ақ тұйғынмын.</w:t>
            </w:r>
          </w:p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Сайраған орта жүздің бұлбұлымын.</w:t>
            </w:r>
          </w:p>
        </w:tc>
        <w:tc>
          <w:tcPr>
            <w:tcW w:w="1701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2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8 – слайд.</w:t>
      </w:r>
    </w:p>
    <w:p w:rsidR="003F26D1" w:rsidRDefault="003F26D1" w:rsidP="007C7FD8">
      <w:pPr>
        <w:pStyle w:val="NoSpacing"/>
        <w:jc w:val="center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Семантикалық карта «Біржан мен Сара» айтысы.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275"/>
        <w:gridCol w:w="1134"/>
        <w:gridCol w:w="1134"/>
        <w:gridCol w:w="1134"/>
        <w:gridCol w:w="1134"/>
        <w:gridCol w:w="1134"/>
        <w:gridCol w:w="1134"/>
        <w:gridCol w:w="1241"/>
      </w:tblGrid>
      <w:tr w:rsidR="003F26D1" w:rsidRPr="002B02CB" w:rsidTr="002B02CB">
        <w:trPr>
          <w:cantSplit/>
          <w:trHeight w:val="2138"/>
        </w:trPr>
        <w:tc>
          <w:tcPr>
            <w:tcW w:w="5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Үзінді</w:t>
            </w:r>
          </w:p>
        </w:tc>
        <w:tc>
          <w:tcPr>
            <w:tcW w:w="1275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Қамысты терең көлдің сұқсырымын</w:t>
            </w:r>
          </w:p>
        </w:tc>
        <w:tc>
          <w:tcPr>
            <w:tcW w:w="11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Ақмарал  осы жолы жығылмай кет.</w:t>
            </w:r>
          </w:p>
        </w:tc>
        <w:tc>
          <w:tcPr>
            <w:tcW w:w="11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Болғанда аузын сағат, ернін қақпақ.</w:t>
            </w:r>
          </w:p>
        </w:tc>
        <w:tc>
          <w:tcPr>
            <w:tcW w:w="11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Найманда екі жүзді  наркескенмін.</w:t>
            </w:r>
          </w:p>
        </w:tc>
        <w:tc>
          <w:tcPr>
            <w:tcW w:w="11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Қанды көз, май жеп алғыш ақиықпын.</w:t>
            </w:r>
          </w:p>
        </w:tc>
        <w:tc>
          <w:tcPr>
            <w:tcW w:w="11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Жібекжол арғымақпын тұмарланған </w:t>
            </w:r>
          </w:p>
        </w:tc>
        <w:tc>
          <w:tcPr>
            <w:tcW w:w="11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Жел  қобыз,жез тағалы еңіреумін</w:t>
            </w:r>
          </w:p>
        </w:tc>
        <w:tc>
          <w:tcPr>
            <w:tcW w:w="1241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Тал  бойын жолбарыстың жүрегіндей.</w:t>
            </w:r>
          </w:p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26D1" w:rsidRPr="002B02CB" w:rsidTr="002B02CB">
        <w:trPr>
          <w:cantSplit/>
          <w:trHeight w:val="985"/>
        </w:trPr>
        <w:tc>
          <w:tcPr>
            <w:tcW w:w="5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Біржан</w:t>
            </w:r>
          </w:p>
        </w:tc>
        <w:tc>
          <w:tcPr>
            <w:tcW w:w="1275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41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26D1" w:rsidRPr="002B02CB" w:rsidTr="002B02CB">
        <w:trPr>
          <w:cantSplit/>
          <w:trHeight w:val="984"/>
        </w:trPr>
        <w:tc>
          <w:tcPr>
            <w:tcW w:w="534" w:type="dxa"/>
            <w:textDirection w:val="btLr"/>
          </w:tcPr>
          <w:p w:rsidR="003F26D1" w:rsidRPr="002B02CB" w:rsidRDefault="003F26D1" w:rsidP="002B02CB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Сара</w:t>
            </w:r>
          </w:p>
        </w:tc>
        <w:tc>
          <w:tcPr>
            <w:tcW w:w="1275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41" w:type="dxa"/>
          </w:tcPr>
          <w:p w:rsidR="003F26D1" w:rsidRPr="002B02CB" w:rsidRDefault="003F26D1" w:rsidP="00AA0A14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9 – салайд. Дәптермен жұмыс.</w:t>
      </w:r>
    </w:p>
    <w:p w:rsidR="003F26D1" w:rsidRDefault="003F26D1" w:rsidP="00AA0A14">
      <w:pPr>
        <w:pStyle w:val="NoSpacing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«Біржан мен Сара» айтысы бойынша түсіндірме сөздік.</w:t>
      </w:r>
    </w:p>
    <w:p w:rsidR="003F26D1" w:rsidRDefault="003F26D1" w:rsidP="00A04E34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Көрік – зат есім. Екі жағы қатарланып көлбей созылған, көмірді жандыру үшін жел үрленіп тұратын аспан. Көрік – сөздің екінші мағынасы бет – әлпетің ажары, жүздің нұры.</w:t>
      </w:r>
    </w:p>
    <w:p w:rsidR="003F26D1" w:rsidRDefault="003F26D1" w:rsidP="00A04E34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Жамбыл – зат есім. Әр түрлі формада жасалған күміс.</w:t>
      </w:r>
    </w:p>
    <w:p w:rsidR="003F26D1" w:rsidRDefault="003F26D1" w:rsidP="00A04E34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Тұл – жетім жесір, бақытсыз, жалғыз қалу.</w:t>
      </w:r>
    </w:p>
    <w:p w:rsidR="003F26D1" w:rsidRDefault="003F26D1" w:rsidP="00A04E34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Делбе – арқаға жегілген малды бұрып жүргізіп отыратын қайыстан, жіптен істелген бау, бас жіп.</w:t>
      </w:r>
    </w:p>
    <w:p w:rsidR="003F26D1" w:rsidRDefault="003F26D1" w:rsidP="000D6C51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Дүлдүл.</w:t>
      </w:r>
      <w:r w:rsidRPr="000D6C51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  <w:lang w:val="kk-KZ"/>
        </w:rPr>
        <w:t>1. Ерекше жүйрік жылқы, айтулы тұлпар ат.</w:t>
      </w:r>
      <w:r w:rsidRPr="000D6C51">
        <w:rPr>
          <w:rFonts w:ascii="Times New Roman" w:hAnsi="Times New Roman"/>
          <w:sz w:val="28"/>
          <w:lang w:val="kk-KZ"/>
        </w:rPr>
        <w:t xml:space="preserve"> </w:t>
      </w:r>
    </w:p>
    <w:p w:rsidR="003F26D1" w:rsidRDefault="003F26D1" w:rsidP="007C7FD8">
      <w:pPr>
        <w:pStyle w:val="NoSpacing"/>
        <w:ind w:left="720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2.Ділмар, шешен, үздік.</w:t>
      </w:r>
    </w:p>
    <w:p w:rsidR="003F26D1" w:rsidRDefault="003F26D1" w:rsidP="000D6C51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Зауал 1. Түс кезі, түс мезгілі.</w:t>
      </w:r>
    </w:p>
    <w:p w:rsidR="003F26D1" w:rsidRDefault="003F26D1" w:rsidP="000D6C51">
      <w:pPr>
        <w:pStyle w:val="NoSpacing"/>
        <w:ind w:left="720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2. күн батар кез, кешкілік, ымырт.</w:t>
      </w:r>
    </w:p>
    <w:p w:rsidR="003F26D1" w:rsidRDefault="003F26D1" w:rsidP="00CD3CE6">
      <w:pPr>
        <w:pStyle w:val="NoSpacing"/>
        <w:ind w:left="720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3. зауал шақ – егде тартқан, қартайған шық.</w:t>
      </w:r>
    </w:p>
    <w:p w:rsidR="003F26D1" w:rsidRDefault="003F26D1" w:rsidP="007C7FD8">
      <w:pPr>
        <w:pStyle w:val="NoSpacing"/>
        <w:ind w:left="720"/>
        <w:jc w:val="center"/>
        <w:rPr>
          <w:rFonts w:ascii="Times New Roman" w:hAnsi="Times New Roman"/>
          <w:sz w:val="28"/>
          <w:lang w:val="kk-KZ"/>
        </w:rPr>
      </w:pPr>
    </w:p>
    <w:p w:rsidR="003F26D1" w:rsidRDefault="003F26D1" w:rsidP="00CD3CE6">
      <w:pPr>
        <w:pStyle w:val="NoSpacing"/>
        <w:ind w:left="720"/>
        <w:jc w:val="center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Концептуалды кесте</w:t>
      </w:r>
    </w:p>
    <w:p w:rsidR="003F26D1" w:rsidRDefault="003F26D1" w:rsidP="00CD3CE6">
      <w:pPr>
        <w:pStyle w:val="NoSpacing"/>
        <w:ind w:left="720"/>
        <w:jc w:val="center"/>
        <w:rPr>
          <w:rFonts w:ascii="Times New Roman" w:hAnsi="Times New Roman"/>
          <w:sz w:val="28"/>
          <w:lang w:val="kk-KZ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15"/>
        <w:gridCol w:w="5244"/>
        <w:gridCol w:w="1560"/>
        <w:gridCol w:w="1842"/>
      </w:tblGrid>
      <w:tr w:rsidR="003F26D1" w:rsidRPr="002B02CB" w:rsidTr="002B02CB">
        <w:tc>
          <w:tcPr>
            <w:tcW w:w="1515" w:type="dxa"/>
          </w:tcPr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Кейіпкерлер </w:t>
            </w:r>
          </w:p>
        </w:tc>
        <w:tc>
          <w:tcPr>
            <w:tcW w:w="5244" w:type="dxa"/>
          </w:tcPr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Өмірге қызығушылығы</w:t>
            </w:r>
          </w:p>
        </w:tc>
        <w:tc>
          <w:tcPr>
            <w:tcW w:w="1560" w:type="dxa"/>
          </w:tcPr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Амагершілік  қасиеті</w:t>
            </w:r>
          </w:p>
        </w:tc>
        <w:tc>
          <w:tcPr>
            <w:tcW w:w="1842" w:type="dxa"/>
          </w:tcPr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Кейіпкерге берілетін баға</w:t>
            </w:r>
          </w:p>
        </w:tc>
      </w:tr>
      <w:tr w:rsidR="003F26D1" w:rsidRPr="002B02CB" w:rsidTr="002B02CB">
        <w:tc>
          <w:tcPr>
            <w:tcW w:w="1515" w:type="dxa"/>
          </w:tcPr>
          <w:p w:rsidR="003F26D1" w:rsidRPr="002B02CB" w:rsidRDefault="003F26D1" w:rsidP="00F64D22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1.Біржан</w:t>
            </w:r>
          </w:p>
          <w:p w:rsidR="003F26D1" w:rsidRPr="002B02CB" w:rsidRDefault="003F26D1" w:rsidP="002B02C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26D1" w:rsidRPr="002B02CB" w:rsidRDefault="003F26D1" w:rsidP="00F64D22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2.Сара</w:t>
            </w:r>
          </w:p>
        </w:tc>
        <w:tc>
          <w:tcPr>
            <w:tcW w:w="5244" w:type="dxa"/>
          </w:tcPr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Жоғары Ақын, сазгер, домбырашы, сөзге шебер, заманы.</w:t>
            </w:r>
          </w:p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Бұлбұлы. Жоғары. Басы бос емес, теңдікке ұмтылған жан, сұлу, ақын.</w:t>
            </w:r>
          </w:p>
        </w:tc>
        <w:tc>
          <w:tcPr>
            <w:tcW w:w="1560" w:type="dxa"/>
          </w:tcPr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Жоғары </w:t>
            </w:r>
          </w:p>
          <w:p w:rsidR="003F26D1" w:rsidRPr="002B02CB" w:rsidRDefault="003F26D1" w:rsidP="002B02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3F26D1" w:rsidRPr="002B02CB" w:rsidRDefault="003F26D1" w:rsidP="002B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26D1" w:rsidRPr="002B02CB" w:rsidRDefault="003F26D1" w:rsidP="002B02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1842" w:type="dxa"/>
          </w:tcPr>
          <w:p w:rsidR="003F26D1" w:rsidRPr="002B02CB" w:rsidRDefault="003F26D1" w:rsidP="000D6C51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Жоғары</w:t>
            </w:r>
          </w:p>
          <w:p w:rsidR="003F26D1" w:rsidRPr="002B02CB" w:rsidRDefault="003F26D1" w:rsidP="002B02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3F26D1" w:rsidRPr="002B02CB" w:rsidRDefault="003F26D1" w:rsidP="002B02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:rsidR="003F26D1" w:rsidRPr="002B02CB" w:rsidRDefault="003F26D1" w:rsidP="002B02C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Жоғары</w:t>
            </w:r>
          </w:p>
        </w:tc>
      </w:tr>
    </w:tbl>
    <w:p w:rsidR="003F26D1" w:rsidRDefault="003F26D1" w:rsidP="007C7FD8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7C7FD8">
      <w:pPr>
        <w:pStyle w:val="NoSpacing"/>
        <w:rPr>
          <w:rFonts w:ascii="Times New Roman" w:hAnsi="Times New Roman"/>
          <w:sz w:val="28"/>
          <w:lang w:val="kk-KZ"/>
        </w:rPr>
      </w:pPr>
    </w:p>
    <w:p w:rsidR="003F26D1" w:rsidRDefault="003F26D1" w:rsidP="00056318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Дебат.</w:t>
      </w:r>
    </w:p>
    <w:p w:rsidR="003F26D1" w:rsidRDefault="003F26D1" w:rsidP="00056318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Айтыстың жеңімпазы Біржан дегенге келісемін.</w:t>
      </w:r>
    </w:p>
    <w:p w:rsidR="003F26D1" w:rsidRDefault="003F26D1" w:rsidP="00056318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Айтыс жеңімпазы Біржан дегенге келіспеймін.</w:t>
      </w:r>
    </w:p>
    <w:p w:rsidR="003F26D1" w:rsidRDefault="003F26D1" w:rsidP="00056318">
      <w:pPr>
        <w:pStyle w:val="NoSpacing"/>
        <w:ind w:left="1080"/>
        <w:rPr>
          <w:rFonts w:ascii="Times New Roman" w:hAnsi="Times New Roman"/>
          <w:sz w:val="28"/>
          <w:lang w:val="kk-KZ"/>
        </w:rPr>
      </w:pPr>
    </w:p>
    <w:p w:rsidR="003F26D1" w:rsidRDefault="003F26D1" w:rsidP="00056318">
      <w:pPr>
        <w:pStyle w:val="NoSpacing"/>
        <w:ind w:left="1080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Сұрақ қойылады.</w:t>
      </w:r>
    </w:p>
    <w:p w:rsidR="003F26D1" w:rsidRDefault="003F26D1" w:rsidP="00056318">
      <w:pPr>
        <w:pStyle w:val="NoSpacing"/>
        <w:ind w:left="1080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Айтыс соңында Біржан Сараға теңдіп алып береді.</w:t>
      </w:r>
    </w:p>
    <w:p w:rsidR="003F26D1" w:rsidRDefault="003F26D1" w:rsidP="00056318">
      <w:pPr>
        <w:pStyle w:val="NoSpacing"/>
        <w:ind w:left="1080"/>
        <w:rPr>
          <w:rFonts w:ascii="Times New Roman" w:hAnsi="Times New Roman"/>
          <w:sz w:val="28"/>
          <w:lang w:val="kk-KZ"/>
        </w:rPr>
      </w:pPr>
    </w:p>
    <w:p w:rsidR="003F26D1" w:rsidRDefault="003F26D1" w:rsidP="00CD3CE6">
      <w:pPr>
        <w:pStyle w:val="NoSpacing"/>
        <w:ind w:left="1080"/>
        <w:jc w:val="center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Венн диаграммасы.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693"/>
        <w:gridCol w:w="2329"/>
        <w:gridCol w:w="2774"/>
      </w:tblGrid>
      <w:tr w:rsidR="003F26D1" w:rsidRPr="00BC7458" w:rsidTr="002B02CB">
        <w:tc>
          <w:tcPr>
            <w:tcW w:w="10206" w:type="dxa"/>
            <w:gridSpan w:val="4"/>
          </w:tcPr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12 – слайд          JNSERT .  Түртіп алу жүйесі.</w:t>
            </w:r>
          </w:p>
        </w:tc>
      </w:tr>
      <w:tr w:rsidR="003F26D1" w:rsidRPr="00BC7458" w:rsidTr="002B02CB">
        <w:tc>
          <w:tcPr>
            <w:tcW w:w="2410" w:type="dxa"/>
          </w:tcPr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</w:rPr>
              <w:pict>
                <v:shape id="_x0000_s1040" type="#_x0000_t32" style="position:absolute;margin-left:33.3pt;margin-top:3.4pt;width:6.75pt;height:7.5pt;flip:y;z-index:25166387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25.8pt;margin-top:3.4pt;width:7.5pt;height:7.5pt;z-index:251662848;mso-position-horizontal-relative:text;mso-position-vertical-relative:text" o:connectortype="straight"/>
              </w:pict>
            </w: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Білетінім </w:t>
            </w:r>
          </w:p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«Біржан мен Сара» айтысы болғандығы </w:t>
            </w:r>
          </w:p>
        </w:tc>
        <w:tc>
          <w:tcPr>
            <w:tcW w:w="2693" w:type="dxa"/>
          </w:tcPr>
          <w:p w:rsidR="003F26D1" w:rsidRPr="002B02CB" w:rsidRDefault="003F26D1" w:rsidP="002B02C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Білгеніме сәйкес келмейтіні.</w:t>
            </w:r>
          </w:p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Біржанның Сараның басына бостандық әперетіндігі</w:t>
            </w:r>
          </w:p>
        </w:tc>
        <w:tc>
          <w:tcPr>
            <w:tcW w:w="2329" w:type="dxa"/>
          </w:tcPr>
          <w:p w:rsidR="003F26D1" w:rsidRPr="002B02CB" w:rsidRDefault="003F26D1" w:rsidP="002B02C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Мен үшін жаңалық көркем тілі, үздік теңеу метафра</w:t>
            </w:r>
          </w:p>
        </w:tc>
        <w:tc>
          <w:tcPr>
            <w:tcW w:w="2774" w:type="dxa"/>
          </w:tcPr>
          <w:p w:rsidR="003F26D1" w:rsidRPr="002B02CB" w:rsidRDefault="003F26D1" w:rsidP="002B02C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Таңқалдырды.</w:t>
            </w:r>
          </w:p>
          <w:p w:rsidR="003F26D1" w:rsidRPr="002B02CB" w:rsidRDefault="003F26D1" w:rsidP="00056318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02CB">
              <w:rPr>
                <w:rFonts w:ascii="Times New Roman" w:hAnsi="Times New Roman"/>
                <w:sz w:val="24"/>
                <w:szCs w:val="24"/>
                <w:lang w:val="kk-KZ"/>
              </w:rPr>
              <w:t>Біржан мен Сара туралы терең білгім келді. Себебі екеуі қайталанбас өнер иелері.</w:t>
            </w:r>
          </w:p>
        </w:tc>
      </w:tr>
    </w:tbl>
    <w:p w:rsidR="003F26D1" w:rsidRDefault="003F26D1" w:rsidP="00056318">
      <w:pPr>
        <w:pStyle w:val="NoSpacing"/>
        <w:ind w:left="1080"/>
        <w:rPr>
          <w:rFonts w:ascii="Times New Roman" w:hAnsi="Times New Roman"/>
          <w:sz w:val="28"/>
          <w:lang w:val="kk-KZ"/>
        </w:rPr>
      </w:pPr>
    </w:p>
    <w:p w:rsidR="003F26D1" w:rsidRPr="005413A9" w:rsidRDefault="003F26D1" w:rsidP="005413A9">
      <w:pPr>
        <w:pStyle w:val="NoSpacing"/>
        <w:rPr>
          <w:rFonts w:ascii="Times New Roman" w:hAnsi="Times New Roman"/>
          <w:sz w:val="28"/>
          <w:szCs w:val="28"/>
          <w:lang w:val="kk-KZ"/>
        </w:rPr>
      </w:pPr>
      <w:r>
        <w:rPr>
          <w:lang w:val="kk-KZ"/>
        </w:rPr>
        <w:tab/>
      </w:r>
      <w:r w:rsidRPr="005413A9">
        <w:rPr>
          <w:rFonts w:ascii="Times New Roman" w:hAnsi="Times New Roman"/>
          <w:sz w:val="28"/>
          <w:szCs w:val="28"/>
          <w:lang w:val="kk-KZ"/>
        </w:rPr>
        <w:t>Бекіту</w:t>
      </w:r>
    </w:p>
    <w:p w:rsidR="003F26D1" w:rsidRPr="005413A9" w:rsidRDefault="003F26D1" w:rsidP="005413A9">
      <w:pPr>
        <w:pStyle w:val="NoSpacing"/>
        <w:rPr>
          <w:rFonts w:ascii="Times New Roman" w:hAnsi="Times New Roman"/>
          <w:sz w:val="28"/>
          <w:szCs w:val="28"/>
          <w:lang w:val="kk-KZ"/>
        </w:rPr>
      </w:pPr>
      <w:r w:rsidRPr="005413A9">
        <w:rPr>
          <w:rFonts w:ascii="Times New Roman" w:hAnsi="Times New Roman"/>
          <w:sz w:val="28"/>
          <w:szCs w:val="28"/>
          <w:lang w:val="kk-KZ"/>
        </w:rPr>
        <w:t>Интервью – тест.</w:t>
      </w:r>
    </w:p>
    <w:p w:rsidR="003F26D1" w:rsidRDefault="003F26D1" w:rsidP="005413A9">
      <w:pPr>
        <w:pStyle w:val="NoSpacing"/>
        <w:rPr>
          <w:rFonts w:ascii="Times New Roman" w:hAnsi="Times New Roman"/>
          <w:sz w:val="28"/>
          <w:szCs w:val="28"/>
          <w:lang w:val="kk-KZ"/>
        </w:rPr>
      </w:pPr>
      <w:r w:rsidRPr="005413A9">
        <w:rPr>
          <w:rFonts w:ascii="Times New Roman" w:hAnsi="Times New Roman"/>
          <w:sz w:val="28"/>
          <w:szCs w:val="28"/>
          <w:lang w:val="kk-KZ"/>
        </w:rPr>
        <w:t>Қорытынды сөз. Сэнкуэй. Бес жолдан тұратын қорытынды.</w:t>
      </w:r>
    </w:p>
    <w:p w:rsidR="003F26D1" w:rsidRDefault="003F26D1" w:rsidP="005413A9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Зат есім Біржан.</w:t>
      </w:r>
    </w:p>
    <w:p w:rsidR="003F26D1" w:rsidRDefault="003F26D1" w:rsidP="005413A9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Сын есім. Асқақ, үздік, таланты.</w:t>
      </w:r>
    </w:p>
    <w:p w:rsidR="003F26D1" w:rsidRDefault="003F26D1" w:rsidP="005413A9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Етістік. Айтысады, қанаттанады, жеңеді.</w:t>
      </w:r>
    </w:p>
    <w:p w:rsidR="003F26D1" w:rsidRDefault="003F26D1" w:rsidP="005413A9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Сезіну Біржан – жүрегімен тебіренген айтыс ақыны.</w:t>
      </w:r>
    </w:p>
    <w:p w:rsidR="003F26D1" w:rsidRDefault="003F26D1" w:rsidP="005413A9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Синоним. Бұлбұл, жезтаңдай ақын, сал – сері, күміс көмей.</w:t>
      </w:r>
    </w:p>
    <w:p w:rsidR="003F26D1" w:rsidRDefault="003F26D1" w:rsidP="005413A9">
      <w:pPr>
        <w:pStyle w:val="NoSpacing"/>
        <w:ind w:left="720"/>
        <w:rPr>
          <w:rFonts w:ascii="Times New Roman" w:hAnsi="Times New Roman"/>
          <w:sz w:val="28"/>
          <w:szCs w:val="28"/>
          <w:lang w:val="kk-KZ"/>
        </w:rPr>
      </w:pPr>
    </w:p>
    <w:p w:rsidR="003F26D1" w:rsidRDefault="003F26D1" w:rsidP="005413A9">
      <w:pPr>
        <w:pStyle w:val="NoSpacing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Сара. </w:t>
      </w:r>
    </w:p>
    <w:p w:rsidR="003F26D1" w:rsidRDefault="003F26D1" w:rsidP="005413A9">
      <w:pPr>
        <w:pStyle w:val="NoSpacing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Сұлу, үздік, талантты.</w:t>
      </w:r>
    </w:p>
    <w:p w:rsidR="003F26D1" w:rsidRDefault="003F26D1" w:rsidP="005413A9">
      <w:pPr>
        <w:pStyle w:val="NoSpacing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Айтысалы, мұңдасады, налиды.</w:t>
      </w:r>
    </w:p>
    <w:p w:rsidR="003F26D1" w:rsidRDefault="003F26D1" w:rsidP="005413A9">
      <w:pPr>
        <w:pStyle w:val="NoSpacing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Сара – теңдікке ұмтылған жоқ.</w:t>
      </w:r>
    </w:p>
    <w:p w:rsidR="003F26D1" w:rsidRDefault="003F26D1" w:rsidP="005413A9">
      <w:pPr>
        <w:pStyle w:val="NoSpacing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Синоним. Бұлбұл, жезтаңдай, кербез.</w:t>
      </w:r>
    </w:p>
    <w:p w:rsidR="003F26D1" w:rsidRDefault="003F26D1" w:rsidP="005413A9">
      <w:pPr>
        <w:pStyle w:val="NoSpacing"/>
        <w:ind w:left="1080"/>
        <w:rPr>
          <w:rFonts w:ascii="Times New Roman" w:hAnsi="Times New Roman"/>
          <w:sz w:val="28"/>
          <w:szCs w:val="28"/>
          <w:lang w:val="kk-KZ"/>
        </w:rPr>
      </w:pPr>
    </w:p>
    <w:p w:rsidR="003F26D1" w:rsidRDefault="003F26D1" w:rsidP="005413A9">
      <w:pPr>
        <w:pStyle w:val="NoSpacing"/>
        <w:ind w:left="1080"/>
        <w:rPr>
          <w:rFonts w:ascii="Times New Roman" w:hAnsi="Times New Roman"/>
          <w:b/>
          <w:sz w:val="28"/>
          <w:szCs w:val="28"/>
          <w:lang w:val="kk-KZ"/>
        </w:rPr>
      </w:pPr>
      <w:r w:rsidRPr="00F64D22">
        <w:rPr>
          <w:rFonts w:ascii="Times New Roman" w:hAnsi="Times New Roman"/>
          <w:b/>
          <w:sz w:val="28"/>
          <w:szCs w:val="28"/>
          <w:lang w:val="kk-KZ"/>
        </w:rPr>
        <w:t>Үйге тапсырма.</w:t>
      </w:r>
    </w:p>
    <w:p w:rsidR="003F26D1" w:rsidRPr="00F64D22" w:rsidRDefault="003F26D1" w:rsidP="005413A9">
      <w:pPr>
        <w:pStyle w:val="NoSpacing"/>
        <w:ind w:left="1080"/>
        <w:rPr>
          <w:rFonts w:ascii="Times New Roman" w:hAnsi="Times New Roman"/>
          <w:b/>
          <w:sz w:val="28"/>
          <w:szCs w:val="28"/>
          <w:lang w:val="kk-KZ"/>
        </w:rPr>
      </w:pPr>
    </w:p>
    <w:p w:rsidR="003F26D1" w:rsidRDefault="003F26D1" w:rsidP="005413A9">
      <w:pPr>
        <w:pStyle w:val="NoSpacing"/>
        <w:ind w:left="1080"/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pict>
          <v:oval id="_x0000_s1042" style="position:absolute;left:0;text-align:left;margin-left:23.25pt;margin-top:2.35pt;width:15.05pt;height:14.25pt;z-index:251664896"/>
        </w:pict>
      </w:r>
      <w:r>
        <w:rPr>
          <w:rFonts w:ascii="Times New Roman" w:hAnsi="Times New Roman"/>
          <w:sz w:val="28"/>
          <w:szCs w:val="28"/>
          <w:lang w:val="kk-KZ"/>
        </w:rPr>
        <w:t>Біржан мен Сара айтысы туралы ғалымдардың пікірі, ойлары, зерттеу еңбектерімен танысу.</w:t>
      </w:r>
    </w:p>
    <w:p w:rsidR="003F26D1" w:rsidRDefault="003F26D1" w:rsidP="005413A9">
      <w:pPr>
        <w:pStyle w:val="NoSpacing"/>
        <w:ind w:left="1080"/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pict>
          <v:rect id="_x0000_s1043" style="position:absolute;left:0;text-align:left;margin-left:26.75pt;margin-top:2.75pt;width:11.55pt;height:8.15pt;z-index:251665920"/>
        </w:pict>
      </w:r>
      <w:r>
        <w:rPr>
          <w:rFonts w:ascii="Times New Roman" w:hAnsi="Times New Roman"/>
          <w:sz w:val="28"/>
          <w:szCs w:val="28"/>
          <w:lang w:val="kk-KZ"/>
        </w:rPr>
        <w:t>Мәнжазба «Біржан мен Сара» айтысы.</w:t>
      </w:r>
    </w:p>
    <w:p w:rsidR="003F26D1" w:rsidRDefault="003F26D1" w:rsidP="005413A9">
      <w:pPr>
        <w:pStyle w:val="NoSpacing"/>
        <w:ind w:left="1080"/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4" type="#_x0000_t5" style="position:absolute;left:0;text-align:left;margin-left:26.75pt;margin-top:.95pt;width:13.6pt;height:10.85pt;z-index:251666944"/>
        </w:pict>
      </w:r>
      <w:r>
        <w:rPr>
          <w:rFonts w:ascii="Times New Roman" w:hAnsi="Times New Roman"/>
          <w:sz w:val="28"/>
          <w:szCs w:val="28"/>
          <w:lang w:val="kk-KZ"/>
        </w:rPr>
        <w:t>Айтыстағы Біржан мен Сара сипаттары.Оқу (90-91 бет)</w:t>
      </w:r>
    </w:p>
    <w:p w:rsidR="003F26D1" w:rsidRDefault="003F26D1" w:rsidP="005413A9">
      <w:pPr>
        <w:pStyle w:val="NoSpacing"/>
        <w:ind w:left="1080"/>
        <w:rPr>
          <w:rFonts w:ascii="Times New Roman" w:hAnsi="Times New Roman"/>
          <w:sz w:val="28"/>
          <w:szCs w:val="28"/>
          <w:lang w:val="kk-KZ"/>
        </w:rPr>
      </w:pPr>
    </w:p>
    <w:p w:rsidR="003F26D1" w:rsidRPr="005413A9" w:rsidRDefault="003F26D1" w:rsidP="005413A9">
      <w:pPr>
        <w:pStyle w:val="NoSpacing"/>
        <w:ind w:left="108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Бағалау.</w:t>
      </w:r>
    </w:p>
    <w:p w:rsidR="003F26D1" w:rsidRPr="005413A9" w:rsidRDefault="003F26D1" w:rsidP="005413A9">
      <w:pPr>
        <w:tabs>
          <w:tab w:val="left" w:pos="1785"/>
        </w:tabs>
        <w:rPr>
          <w:rFonts w:ascii="Arial" w:hAnsi="Arial" w:cs="Arial"/>
          <w:lang w:val="kk-KZ"/>
        </w:rPr>
      </w:pPr>
    </w:p>
    <w:sectPr w:rsidR="003F26D1" w:rsidRPr="005413A9" w:rsidSect="00A22D1F">
      <w:pgSz w:w="11906" w:h="16838"/>
      <w:pgMar w:top="284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38E"/>
    <w:multiLevelType w:val="hybridMultilevel"/>
    <w:tmpl w:val="92D46C94"/>
    <w:lvl w:ilvl="0" w:tplc="F82AE5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8AE7A42"/>
    <w:multiLevelType w:val="hybridMultilevel"/>
    <w:tmpl w:val="AD5AF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AA7E56"/>
    <w:multiLevelType w:val="hybridMultilevel"/>
    <w:tmpl w:val="46A8FC80"/>
    <w:lvl w:ilvl="0" w:tplc="D336749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0E7029"/>
    <w:multiLevelType w:val="hybridMultilevel"/>
    <w:tmpl w:val="C0E8216C"/>
    <w:lvl w:ilvl="0" w:tplc="4CC6C1F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3F85422"/>
    <w:multiLevelType w:val="hybridMultilevel"/>
    <w:tmpl w:val="1D64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C04505"/>
    <w:multiLevelType w:val="hybridMultilevel"/>
    <w:tmpl w:val="3C7245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7F7E1B"/>
    <w:multiLevelType w:val="hybridMultilevel"/>
    <w:tmpl w:val="25D6C7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EF1"/>
    <w:rsid w:val="000212A3"/>
    <w:rsid w:val="00056318"/>
    <w:rsid w:val="000D6C51"/>
    <w:rsid w:val="001B03BD"/>
    <w:rsid w:val="001E7380"/>
    <w:rsid w:val="002B02CB"/>
    <w:rsid w:val="00321C30"/>
    <w:rsid w:val="00366400"/>
    <w:rsid w:val="003756C0"/>
    <w:rsid w:val="003F26D1"/>
    <w:rsid w:val="004238D3"/>
    <w:rsid w:val="00526FA6"/>
    <w:rsid w:val="005413A9"/>
    <w:rsid w:val="00560093"/>
    <w:rsid w:val="005F0B45"/>
    <w:rsid w:val="00650FC0"/>
    <w:rsid w:val="00694A3F"/>
    <w:rsid w:val="0078504A"/>
    <w:rsid w:val="007C7FD8"/>
    <w:rsid w:val="008B3465"/>
    <w:rsid w:val="00962EF1"/>
    <w:rsid w:val="00A04E34"/>
    <w:rsid w:val="00A22D1F"/>
    <w:rsid w:val="00A82FC2"/>
    <w:rsid w:val="00A925D7"/>
    <w:rsid w:val="00AA0A14"/>
    <w:rsid w:val="00AC4AFD"/>
    <w:rsid w:val="00AC6535"/>
    <w:rsid w:val="00BC6D72"/>
    <w:rsid w:val="00BC7458"/>
    <w:rsid w:val="00CD3CE6"/>
    <w:rsid w:val="00E1078D"/>
    <w:rsid w:val="00E34BEE"/>
    <w:rsid w:val="00ED5DED"/>
    <w:rsid w:val="00F54449"/>
    <w:rsid w:val="00F64D22"/>
    <w:rsid w:val="00FC7116"/>
    <w:rsid w:val="00FE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BE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62EF1"/>
  </w:style>
  <w:style w:type="table" w:styleId="TableGrid">
    <w:name w:val="Table Grid"/>
    <w:basedOn w:val="TableNormal"/>
    <w:uiPriority w:val="99"/>
    <w:rsid w:val="00AA0A1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7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632</Words>
  <Characters>3608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мектеп</dc:creator>
  <cp:keywords/>
  <dc:description/>
  <cp:lastModifiedBy>AKNURDAULET</cp:lastModifiedBy>
  <cp:revision>5</cp:revision>
  <dcterms:created xsi:type="dcterms:W3CDTF">2013-04-27T04:58:00Z</dcterms:created>
  <dcterms:modified xsi:type="dcterms:W3CDTF">2013-06-12T18:40:00Z</dcterms:modified>
</cp:coreProperties>
</file>