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26" w:rsidRDefault="0069682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96826" w:rsidRDefault="00696826">
      <w:pPr>
        <w:rPr>
          <w:rFonts w:ascii="Times New Roman" w:hAnsi="Times New Roman"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Саба</w:t>
      </w:r>
      <w:r w:rsidRPr="00E30026">
        <w:rPr>
          <w:rFonts w:ascii="Times New Roman" w:hAnsi="Times New Roman"/>
          <w:b/>
          <w:sz w:val="28"/>
          <w:szCs w:val="28"/>
          <w:lang w:val="kk-KZ"/>
        </w:rPr>
        <w:t>қтың тақырыбы:</w:t>
      </w:r>
      <w:r>
        <w:rPr>
          <w:rFonts w:ascii="Times New Roman" w:hAnsi="Times New Roman"/>
          <w:sz w:val="28"/>
          <w:szCs w:val="28"/>
          <w:lang w:val="kk-KZ"/>
        </w:rPr>
        <w:t xml:space="preserve">   Етістік</w:t>
      </w:r>
    </w:p>
    <w:p w:rsidR="00696826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 xml:space="preserve">Сабақтың мақсаты: </w:t>
      </w:r>
    </w:p>
    <w:p w:rsidR="00696826" w:rsidRDefault="00696826" w:rsidP="00DE5EBD">
      <w:pPr>
        <w:rPr>
          <w:rFonts w:ascii="Times New Roman" w:hAnsi="Times New Roman"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>Білімділік: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  <w:lang w:val="kk-KZ"/>
        </w:rPr>
        <w:t>Оқушыларға етістік туралы түсінік бере отырып,</w:t>
      </w:r>
    </w:p>
    <w:p w:rsidR="00696826" w:rsidRDefault="00696826" w:rsidP="00DE5EB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сөйлем ішінен табуға, ажыратуға  және сұрақтарын дұрыс қоя  </w:t>
      </w:r>
    </w:p>
    <w:p w:rsidR="00696826" w:rsidRDefault="00696826" w:rsidP="00DE5EB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білуге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үйрету;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>Дамытушылық: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30026">
        <w:rPr>
          <w:rFonts w:ascii="Times New Roman" w:hAnsi="Times New Roman"/>
          <w:sz w:val="28"/>
          <w:szCs w:val="28"/>
          <w:lang w:val="kk-KZ"/>
        </w:rPr>
        <w:t>Оқушылардың о</w:t>
      </w:r>
      <w:r>
        <w:rPr>
          <w:rFonts w:ascii="Times New Roman" w:hAnsi="Times New Roman"/>
          <w:sz w:val="28"/>
          <w:szCs w:val="28"/>
          <w:lang w:val="kk-KZ"/>
        </w:rPr>
        <w:t>йлау қабілетін, сөздік қорын дамыту, сөйлеу,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әңгімелеу дағдысын жетілдіре отырып, мәнерлеп сөйлеуге, 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әдемі жазуға, өз бетінше жұмыс істеуге дағдыландыру.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>Тәрбиелік: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E30026">
        <w:rPr>
          <w:rFonts w:ascii="Times New Roman" w:hAnsi="Times New Roman"/>
          <w:sz w:val="28"/>
          <w:szCs w:val="28"/>
          <w:lang w:val="kk-KZ"/>
        </w:rPr>
        <w:t>Сауаттылыққа</w:t>
      </w:r>
      <w:r>
        <w:rPr>
          <w:rFonts w:ascii="Times New Roman" w:hAnsi="Times New Roman"/>
          <w:sz w:val="28"/>
          <w:szCs w:val="28"/>
          <w:lang w:val="kk-KZ"/>
        </w:rPr>
        <w:t xml:space="preserve">, тапқырлыққа, еңбекшілдікке, ана тілін қадірлеуге    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тәрбиелеу.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>Сабақтың түрі: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30026">
        <w:rPr>
          <w:rFonts w:ascii="Times New Roman" w:hAnsi="Times New Roman"/>
          <w:sz w:val="28"/>
          <w:szCs w:val="28"/>
          <w:lang w:val="kk-KZ"/>
        </w:rPr>
        <w:t>Саяхат сабағы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E30026">
        <w:rPr>
          <w:rFonts w:ascii="Times New Roman" w:hAnsi="Times New Roman"/>
          <w:b/>
          <w:sz w:val="28"/>
          <w:szCs w:val="28"/>
          <w:lang w:val="kk-KZ"/>
        </w:rPr>
        <w:t xml:space="preserve">Сабақтың әдісі: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түсіндіру, сұрақ-жауап, </w:t>
      </w:r>
      <w:r w:rsidRPr="00E30026">
        <w:rPr>
          <w:rFonts w:ascii="Times New Roman" w:hAnsi="Times New Roman"/>
          <w:sz w:val="28"/>
          <w:szCs w:val="28"/>
          <w:lang w:val="kk-KZ"/>
        </w:rPr>
        <w:t>топпен жұмыс, ойындар, топтастыр</w:t>
      </w:r>
      <w:r>
        <w:rPr>
          <w:rFonts w:ascii="Times New Roman" w:hAnsi="Times New Roman"/>
          <w:sz w:val="28"/>
          <w:szCs w:val="28"/>
          <w:lang w:val="kk-KZ"/>
        </w:rPr>
        <w:t>у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стратегиясы.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к</w:t>
      </w:r>
      <w:r w:rsidRPr="00E30026">
        <w:rPr>
          <w:rFonts w:ascii="Times New Roman" w:hAnsi="Times New Roman"/>
          <w:b/>
          <w:sz w:val="28"/>
          <w:szCs w:val="28"/>
          <w:lang w:val="kk-KZ"/>
        </w:rPr>
        <w:t>өрнекілігі: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Етістік картасы, суреттер.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4E25B3">
        <w:rPr>
          <w:rFonts w:ascii="Times New Roman" w:hAnsi="Times New Roman"/>
          <w:b/>
          <w:sz w:val="28"/>
          <w:szCs w:val="28"/>
          <w:lang w:val="kk-KZ"/>
        </w:rPr>
        <w:t xml:space="preserve">Пәнаралық байланыс: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Дүниетану, ана тілі</w:t>
      </w:r>
    </w:p>
    <w:p w:rsidR="00696826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Жоспары: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І. Ұйымдастыру кезеңі                 2 мин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ІІ. Үй тапсырмасын тексеру        10 мин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ІІІ. Жаңа сабақ                              25 мин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4E25B3">
        <w:rPr>
          <w:rFonts w:ascii="Times New Roman" w:hAnsi="Times New Roman"/>
          <w:sz w:val="28"/>
          <w:szCs w:val="28"/>
          <w:lang w:val="kk-KZ"/>
        </w:rPr>
        <w:t>IV</w:t>
      </w:r>
      <w:r>
        <w:rPr>
          <w:rFonts w:ascii="Times New Roman" w:hAnsi="Times New Roman"/>
          <w:sz w:val="28"/>
          <w:szCs w:val="28"/>
          <w:lang w:val="kk-KZ"/>
        </w:rPr>
        <w:t>. Жаңа сабақты бекіту              5 мин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4E25B3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. Қорытындылау, бағалау         2 мин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4E25B3">
        <w:rPr>
          <w:rFonts w:ascii="Times New Roman" w:hAnsi="Times New Roman"/>
          <w:sz w:val="28"/>
          <w:szCs w:val="28"/>
          <w:lang w:val="kk-KZ"/>
        </w:rPr>
        <w:t>VI</w:t>
      </w:r>
      <w:r>
        <w:rPr>
          <w:rFonts w:ascii="Times New Roman" w:hAnsi="Times New Roman"/>
          <w:sz w:val="28"/>
          <w:szCs w:val="28"/>
          <w:lang w:val="kk-KZ"/>
        </w:rPr>
        <w:t>. Үйге тапсырма                       1 мин</w:t>
      </w:r>
    </w:p>
    <w:p w:rsidR="00696826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96826" w:rsidRPr="004E25B3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4E25B3">
        <w:rPr>
          <w:rFonts w:ascii="Times New Roman" w:hAnsi="Times New Roman"/>
          <w:b/>
          <w:sz w:val="28"/>
          <w:szCs w:val="28"/>
          <w:lang w:val="kk-KZ"/>
        </w:rPr>
        <w:t>Сабақтың барысы:</w:t>
      </w:r>
    </w:p>
    <w:p w:rsidR="00696826" w:rsidRPr="00A26350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І. Ұйымдастыру кезеңі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 w:rsidRPr="004E25B3">
        <w:rPr>
          <w:rFonts w:ascii="Times New Roman" w:hAnsi="Times New Roman"/>
          <w:sz w:val="28"/>
          <w:szCs w:val="28"/>
          <w:lang w:val="kk-KZ"/>
        </w:rPr>
        <w:t>- Балалар қазір қай мезгіл?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Көктем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Көктем мезгілінде неше ай бар?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Наурыз, сәуір, мамыр.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Көктемгі көңіл күйге байланысты өлең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Бүгінгі сабағымызда </w:t>
      </w:r>
      <w:r w:rsidRPr="00A26350">
        <w:rPr>
          <w:rFonts w:ascii="Times New Roman" w:hAnsi="Times New Roman"/>
          <w:b/>
          <w:sz w:val="28"/>
          <w:szCs w:val="28"/>
          <w:lang w:val="kk-KZ"/>
        </w:rPr>
        <w:t>“Көктем мезгіліне”</w:t>
      </w:r>
      <w:r>
        <w:rPr>
          <w:rFonts w:ascii="Times New Roman" w:hAnsi="Times New Roman"/>
          <w:sz w:val="28"/>
          <w:szCs w:val="28"/>
          <w:lang w:val="kk-KZ"/>
        </w:rPr>
        <w:t xml:space="preserve"> саяхатқа шығамыз. </w:t>
      </w:r>
    </w:p>
    <w:p w:rsidR="00696826" w:rsidRPr="00A26350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ІІ. Үй тапсырмасын тексеру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411-жаттығу. </w:t>
      </w:r>
      <w:r w:rsidRPr="004E25B3">
        <w:rPr>
          <w:rFonts w:ascii="Times New Roman" w:hAnsi="Times New Roman"/>
          <w:sz w:val="28"/>
          <w:szCs w:val="28"/>
          <w:lang w:val="kk-KZ"/>
        </w:rPr>
        <w:t>“</w:t>
      </w:r>
      <w:r>
        <w:rPr>
          <w:rFonts w:ascii="Times New Roman" w:hAnsi="Times New Roman"/>
          <w:sz w:val="28"/>
          <w:szCs w:val="28"/>
          <w:lang w:val="kk-KZ"/>
        </w:rPr>
        <w:t>Менің оқу құралдарым</w:t>
      </w:r>
      <w:r w:rsidRPr="004E25B3">
        <w:rPr>
          <w:rFonts w:ascii="Times New Roman" w:hAnsi="Times New Roman"/>
          <w:sz w:val="28"/>
          <w:szCs w:val="28"/>
          <w:lang w:val="kk-KZ"/>
        </w:rPr>
        <w:t>”</w:t>
      </w:r>
      <w:r>
        <w:rPr>
          <w:rFonts w:ascii="Times New Roman" w:hAnsi="Times New Roman"/>
          <w:sz w:val="28"/>
          <w:szCs w:val="28"/>
          <w:lang w:val="kk-KZ"/>
        </w:rPr>
        <w:t xml:space="preserve"> тақырыбына әңгіме құрап келу, ереже жаттау.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-Балалар көктемде ең алғаш қандай гүл бүршік ашады.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-Бәйшешек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4E25B3">
        <w:rPr>
          <w:rFonts w:ascii="Times New Roman" w:hAnsi="Times New Roman"/>
          <w:sz w:val="28"/>
          <w:szCs w:val="28"/>
          <w:lang w:val="kk-KZ"/>
        </w:rPr>
        <w:t>“</w:t>
      </w:r>
      <w:r>
        <w:rPr>
          <w:rFonts w:ascii="Times New Roman" w:hAnsi="Times New Roman"/>
          <w:sz w:val="28"/>
          <w:szCs w:val="28"/>
          <w:lang w:val="kk-KZ"/>
        </w:rPr>
        <w:t>Бәйшешек гүлін теру</w:t>
      </w:r>
      <w:r w:rsidRPr="004E25B3">
        <w:rPr>
          <w:rFonts w:ascii="Times New Roman" w:hAnsi="Times New Roman"/>
          <w:sz w:val="28"/>
          <w:szCs w:val="28"/>
          <w:lang w:val="kk-KZ"/>
        </w:rPr>
        <w:t>”</w:t>
      </w:r>
      <w:r>
        <w:rPr>
          <w:rFonts w:ascii="Times New Roman" w:hAnsi="Times New Roman"/>
          <w:sz w:val="28"/>
          <w:szCs w:val="28"/>
          <w:lang w:val="kk-KZ"/>
        </w:rPr>
        <w:t>арқылы өткен сабақты бекітейік.</w:t>
      </w:r>
    </w:p>
    <w:p w:rsidR="00696826" w:rsidRPr="00B513D0" w:rsidRDefault="00696826" w:rsidP="00B513D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B513D0">
        <w:rPr>
          <w:rFonts w:ascii="Times New Roman" w:hAnsi="Times New Roman"/>
          <w:sz w:val="28"/>
          <w:szCs w:val="28"/>
          <w:lang w:val="kk-KZ"/>
        </w:rPr>
        <w:t>Зат есім дегеніміз не?</w:t>
      </w:r>
    </w:p>
    <w:p w:rsidR="00696826" w:rsidRPr="00B513D0" w:rsidRDefault="00696826" w:rsidP="00B513D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B513D0">
        <w:rPr>
          <w:rFonts w:ascii="Times New Roman" w:hAnsi="Times New Roman"/>
          <w:sz w:val="28"/>
          <w:szCs w:val="28"/>
          <w:lang w:val="kk-KZ"/>
        </w:rPr>
        <w:t>Жалқы есім дегеніміз не?</w:t>
      </w:r>
    </w:p>
    <w:p w:rsidR="00696826" w:rsidRPr="00B513D0" w:rsidRDefault="00696826" w:rsidP="00B513D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B513D0">
        <w:rPr>
          <w:rFonts w:ascii="Times New Roman" w:hAnsi="Times New Roman"/>
          <w:sz w:val="28"/>
          <w:szCs w:val="28"/>
          <w:lang w:val="kk-KZ"/>
        </w:rPr>
        <w:t>Жалпы есім дегеніміз не?</w:t>
      </w:r>
    </w:p>
    <w:p w:rsidR="00696826" w:rsidRPr="00B513D0" w:rsidRDefault="00696826" w:rsidP="00B513D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B513D0">
        <w:rPr>
          <w:rFonts w:ascii="Times New Roman" w:hAnsi="Times New Roman"/>
          <w:sz w:val="28"/>
          <w:szCs w:val="28"/>
          <w:lang w:val="kk-KZ"/>
        </w:rPr>
        <w:t>Сөз таптарын ата?</w:t>
      </w:r>
    </w:p>
    <w:p w:rsidR="00696826" w:rsidRPr="00B513D0" w:rsidRDefault="00696826" w:rsidP="00B513D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B513D0">
        <w:rPr>
          <w:rFonts w:ascii="Times New Roman" w:hAnsi="Times New Roman"/>
          <w:sz w:val="28"/>
          <w:szCs w:val="28"/>
          <w:lang w:val="kk-KZ"/>
        </w:rPr>
        <w:t>Зат есімнің жекеше және көпше түрі дегеніміз не?</w:t>
      </w:r>
    </w:p>
    <w:p w:rsidR="00696826" w:rsidRDefault="00696826" w:rsidP="00B513D0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Көптік жалғауды ата?</w:t>
      </w:r>
    </w:p>
    <w:p w:rsidR="00696826" w:rsidRPr="00B513D0" w:rsidRDefault="00696826" w:rsidP="00B513D0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Кісі аттарына қандай сұрақтар қойылады?</w:t>
      </w:r>
    </w:p>
    <w:p w:rsidR="00696826" w:rsidRPr="00B513D0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B513D0">
        <w:rPr>
          <w:rFonts w:ascii="Times New Roman" w:hAnsi="Times New Roman"/>
          <w:b/>
          <w:sz w:val="28"/>
          <w:szCs w:val="28"/>
          <w:lang w:val="kk-KZ"/>
        </w:rPr>
        <w:t>ІІІ. Жаңа сабақ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Көктем мезгілі жайлы сұрақ-жауап арқылы жаңа сабақтың тақырыбын ашу.</w:t>
      </w:r>
    </w:p>
    <w:p w:rsidR="00696826" w:rsidRPr="00D34643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>1. Көктемде қандай өзгерістер болады?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 ериді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Құстар келеді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Ағаштар бүршік ашады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Ағаш отырғызады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Жер аударады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Жануарлар ұйқыдан оянады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Бұлардың барлығына қандай сұрақ қойылады.  Не істеді? </w:t>
      </w:r>
    </w:p>
    <w:p w:rsidR="00696826" w:rsidRPr="00A26350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Бүгінгі өтетін сабағымыздың тақырыбы </w:t>
      </w:r>
      <w:r w:rsidRPr="00B513D0">
        <w:rPr>
          <w:rFonts w:ascii="Times New Roman" w:hAnsi="Times New Roman"/>
          <w:b/>
          <w:sz w:val="28"/>
          <w:szCs w:val="28"/>
          <w:lang w:val="kk-KZ"/>
        </w:rPr>
        <w:t>“Етістік”</w:t>
      </w:r>
    </w:p>
    <w:p w:rsidR="00696826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Заттың қимылын іс әрекетін білдіретін сөздерді етістік дейміз. Етістіктерге не істеді? қайтті? не қылды? деген сұрақтар қойылады.</w:t>
      </w:r>
    </w:p>
    <w:p w:rsidR="00696826" w:rsidRPr="00D34643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>2.  Көктем мезгілінің алғашқы мерекесі қандай мереке?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8-Наурыз халықаралық аналар мерекесі</w:t>
      </w:r>
    </w:p>
    <w:p w:rsidR="00696826" w:rsidRPr="0028006A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28006A">
        <w:rPr>
          <w:rFonts w:ascii="Times New Roman" w:hAnsi="Times New Roman"/>
          <w:b/>
          <w:sz w:val="28"/>
          <w:szCs w:val="28"/>
          <w:lang w:val="kk-KZ"/>
        </w:rPr>
        <w:t>Оқулықпен жұмыс:</w:t>
      </w:r>
    </w:p>
    <w:p w:rsidR="00696826" w:rsidRPr="0028006A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28006A">
        <w:rPr>
          <w:rFonts w:ascii="Times New Roman" w:hAnsi="Times New Roman"/>
          <w:b/>
          <w:sz w:val="28"/>
          <w:szCs w:val="28"/>
          <w:lang w:val="kk-KZ"/>
        </w:rPr>
        <w:t>Суретпен жұмыс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412-жаттығу. Суретке қара. 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Кім анасына сыйлық жасағысы келсе осы тапсырманы дұрыс орындайық.</w:t>
      </w:r>
    </w:p>
    <w:p w:rsidR="00696826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Айдос отын жарды. Самал гүлге су құйды. Айнұр секіртпемен секірді. Әжем ұршық үйірді. Арман  домбыра тартты.</w:t>
      </w:r>
    </w:p>
    <w:p w:rsidR="00696826" w:rsidRPr="00D34643" w:rsidRDefault="00696826" w:rsidP="00E30026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34643">
        <w:rPr>
          <w:rFonts w:ascii="Times New Roman" w:hAnsi="Times New Roman"/>
          <w:b/>
          <w:sz w:val="28"/>
          <w:szCs w:val="28"/>
          <w:lang w:val="kk-KZ"/>
        </w:rPr>
        <w:t>Көктемгі табиғат өзгерісіне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D34643">
        <w:rPr>
          <w:rFonts w:ascii="Times New Roman" w:hAnsi="Times New Roman"/>
          <w:b/>
          <w:sz w:val="28"/>
          <w:szCs w:val="28"/>
          <w:lang w:val="kk-KZ"/>
        </w:rPr>
        <w:t>саяхат</w:t>
      </w:r>
    </w:p>
    <w:p w:rsidR="00696826" w:rsidRDefault="00696826" w:rsidP="00D3464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 ериді.</w:t>
      </w:r>
    </w:p>
    <w:p w:rsidR="00696826" w:rsidRDefault="00696826" w:rsidP="00D3464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Жылғалардан су ағады.</w:t>
      </w:r>
    </w:p>
    <w:p w:rsidR="00696826" w:rsidRDefault="00696826" w:rsidP="00D3464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Күн жылынады.</w:t>
      </w:r>
    </w:p>
    <w:p w:rsidR="00696826" w:rsidRDefault="00696826" w:rsidP="00D3464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Жаңбыр жауады.</w:t>
      </w:r>
    </w:p>
    <w:p w:rsidR="00696826" w:rsidRDefault="00696826" w:rsidP="00D3464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Егіншілер  жер жыртады.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Осыған байланысты мен сендерге жұмбақ жасырамын.</w:t>
      </w:r>
    </w:p>
    <w:p w:rsidR="00696826" w:rsidRPr="00D34643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>Дәптермен жұмыс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413-жаттығу . Жұмбақтарды оқы. Шешуін тап.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Жазда қыдырады, қыста тынығады. 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(су)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Таңмен көзін ашады, әлемге нұрын шашады.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(күн)</w:t>
      </w:r>
    </w:p>
    <w:p w:rsidR="00696826" w:rsidRPr="00D34643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34643">
        <w:rPr>
          <w:rFonts w:ascii="Times New Roman" w:hAnsi="Times New Roman"/>
          <w:b/>
          <w:sz w:val="28"/>
          <w:szCs w:val="28"/>
          <w:lang w:val="kk-KZ"/>
        </w:rPr>
        <w:t>Көктемдегі аңдар мен құстардың тіршіліг</w:t>
      </w:r>
      <w:r>
        <w:rPr>
          <w:rFonts w:ascii="Times New Roman" w:hAnsi="Times New Roman"/>
          <w:b/>
          <w:sz w:val="28"/>
          <w:szCs w:val="28"/>
          <w:lang w:val="kk-KZ"/>
        </w:rPr>
        <w:t>іне» саяхат.</w:t>
      </w:r>
    </w:p>
    <w:p w:rsidR="00696826" w:rsidRDefault="00696826" w:rsidP="00D34643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Құстар жылы жақтан ұшып келеді.</w:t>
      </w:r>
    </w:p>
    <w:p w:rsidR="00696826" w:rsidRDefault="00696826" w:rsidP="00D34643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Ұйқыға кеткен аңдар ояна бастайды.</w:t>
      </w:r>
    </w:p>
    <w:p w:rsidR="00696826" w:rsidRDefault="00696826" w:rsidP="00D34643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Мал төлдейді.</w:t>
      </w:r>
    </w:p>
    <w:p w:rsidR="00696826" w:rsidRDefault="00696826" w:rsidP="00D34643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Аңдардың терісі түлейді.</w:t>
      </w:r>
    </w:p>
    <w:p w:rsidR="00696826" w:rsidRPr="00A26350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Дәптермен жұмыс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414-жаттығу.</w:t>
      </w:r>
      <w:r>
        <w:rPr>
          <w:rFonts w:ascii="Times New Roman" w:hAnsi="Times New Roman"/>
          <w:sz w:val="28"/>
          <w:szCs w:val="28"/>
          <w:lang w:val="kk-KZ"/>
        </w:rPr>
        <w:t xml:space="preserve"> Көп нүктенің орнына тиісті сөздерді қойып жаз.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Тоғайда түрлі аңдар..... Терең шатқалға қояндар .... Қызыл түлкілер тоғайда ..... Тиіндер ағаштан ағашқа ....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Керекті сөздер: жүреді, жасырынады, болады, секіреді.</w:t>
      </w:r>
    </w:p>
    <w:p w:rsidR="00696826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>Сергіту сәті</w:t>
      </w:r>
    </w:p>
    <w:p w:rsidR="00696826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«Орамал тастау» ойыны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Шарты: Орамал тастай отырып, зат есімге етістікті байланыстырып айту;</w:t>
      </w:r>
    </w:p>
    <w:p w:rsidR="00696826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D34643">
        <w:rPr>
          <w:rFonts w:ascii="Times New Roman" w:hAnsi="Times New Roman"/>
          <w:b/>
          <w:sz w:val="28"/>
          <w:szCs w:val="28"/>
          <w:lang w:val="kk-KZ"/>
        </w:rPr>
        <w:t xml:space="preserve">5. </w:t>
      </w: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34643">
        <w:rPr>
          <w:rFonts w:ascii="Times New Roman" w:hAnsi="Times New Roman"/>
          <w:b/>
          <w:sz w:val="28"/>
          <w:szCs w:val="28"/>
          <w:lang w:val="kk-KZ"/>
        </w:rPr>
        <w:t>Наурыз мерекесіне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D34643">
        <w:rPr>
          <w:rFonts w:ascii="Times New Roman" w:hAnsi="Times New Roman"/>
          <w:b/>
          <w:sz w:val="28"/>
          <w:szCs w:val="28"/>
          <w:lang w:val="kk-KZ"/>
        </w:rPr>
        <w:t xml:space="preserve"> саяхат.</w:t>
      </w:r>
    </w:p>
    <w:p w:rsidR="00696826" w:rsidRPr="00D34643" w:rsidRDefault="00696826" w:rsidP="00D3464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Қандай ұлттық ойындарды білесіңдер?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Асық ойыны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Арқан тартыс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Бәйге, көкпар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Орамал тастау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Ақ сүйек</w:t>
      </w:r>
    </w:p>
    <w:p w:rsidR="00696826" w:rsidRPr="003F179B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Күрес</w:t>
      </w:r>
    </w:p>
    <w:p w:rsidR="00696826" w:rsidRDefault="00696826" w:rsidP="003F179B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sz w:val="28"/>
          <w:szCs w:val="28"/>
          <w:lang w:val="kk-KZ"/>
        </w:rPr>
        <w:t>Қыз қуу</w:t>
      </w:r>
    </w:p>
    <w:p w:rsidR="00696826" w:rsidRDefault="00696826" w:rsidP="003F179B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Шығармашалық тапсырма:</w:t>
      </w:r>
    </w:p>
    <w:p w:rsidR="00696826" w:rsidRDefault="00696826" w:rsidP="003F179B">
      <w:pPr>
        <w:rPr>
          <w:rFonts w:ascii="Times New Roman" w:hAnsi="Times New Roman"/>
          <w:sz w:val="28"/>
          <w:szCs w:val="28"/>
          <w:lang w:val="kk-KZ"/>
        </w:rPr>
      </w:pPr>
      <w:r w:rsidRPr="003F179B">
        <w:rPr>
          <w:rFonts w:ascii="Times New Roman" w:hAnsi="Times New Roman"/>
          <w:b/>
          <w:sz w:val="28"/>
          <w:szCs w:val="28"/>
          <w:lang w:val="kk-KZ"/>
        </w:rPr>
        <w:t>413-жаттығу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«Білім керек бәріне» тақырыбына әңгіме құрау;</w:t>
      </w:r>
    </w:p>
    <w:p w:rsidR="00696826" w:rsidRDefault="00696826" w:rsidP="003F179B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Оқушыларды үш топқа бөліп, тапсырманы орындату;</w:t>
      </w:r>
    </w:p>
    <w:p w:rsidR="00696826" w:rsidRDefault="00696826" w:rsidP="0028006A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Ал, балалар сендер табиғатқа қандай үлес қосасыңдар?</w:t>
      </w:r>
    </w:p>
    <w:p w:rsidR="00696826" w:rsidRDefault="00696826" w:rsidP="0028006A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Құстарға қамқорлық жасаймыз.</w:t>
      </w:r>
    </w:p>
    <w:p w:rsidR="00696826" w:rsidRDefault="00696826" w:rsidP="0028006A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Ауланы тазартамыз.</w:t>
      </w:r>
    </w:p>
    <w:p w:rsidR="00696826" w:rsidRDefault="00696826" w:rsidP="0028006A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Ағаштар отырғызамыз.</w:t>
      </w:r>
    </w:p>
    <w:p w:rsidR="00696826" w:rsidRDefault="00696826" w:rsidP="0028006A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Ағаштардың түбін ақтаймыз.</w:t>
      </w:r>
    </w:p>
    <w:p w:rsidR="00696826" w:rsidRDefault="00696826" w:rsidP="0028006A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Құстарға ұя жасаймыз.</w:t>
      </w:r>
    </w:p>
    <w:p w:rsidR="00696826" w:rsidRDefault="00696826" w:rsidP="0028006A">
      <w:pPr>
        <w:rPr>
          <w:rFonts w:ascii="Times New Roman" w:hAnsi="Times New Roman"/>
          <w:sz w:val="28"/>
          <w:szCs w:val="28"/>
          <w:lang w:val="kk-KZ"/>
        </w:rPr>
      </w:pPr>
      <w:r w:rsidRPr="00F76DF0">
        <w:rPr>
          <w:rFonts w:ascii="Times New Roman" w:hAnsi="Times New Roman"/>
          <w:b/>
          <w:sz w:val="28"/>
          <w:szCs w:val="28"/>
          <w:lang w:val="kk-KZ"/>
        </w:rPr>
        <w:t>415-жаттығу.</w:t>
      </w:r>
      <w:r>
        <w:rPr>
          <w:rFonts w:ascii="Times New Roman" w:hAnsi="Times New Roman"/>
          <w:sz w:val="28"/>
          <w:szCs w:val="28"/>
          <w:lang w:val="kk-KZ"/>
        </w:rPr>
        <w:t xml:space="preserve"> Берілген етістіктерді қатысытырп, сөйлемдер құра.</w:t>
      </w:r>
    </w:p>
    <w:p w:rsidR="00696826" w:rsidRPr="00A26350" w:rsidRDefault="00696826" w:rsidP="0028006A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Қонды, жауды, тасыды, жүзді. </w:t>
      </w:r>
    </w:p>
    <w:p w:rsidR="00696826" w:rsidRDefault="00696826" w:rsidP="0028006A">
      <w:pPr>
        <w:rPr>
          <w:rFonts w:ascii="Times New Roman" w:hAnsi="Times New Roman"/>
          <w:b/>
          <w:sz w:val="28"/>
          <w:szCs w:val="28"/>
          <w:lang w:val="kk-KZ"/>
        </w:rPr>
      </w:pPr>
      <w:r w:rsidRPr="006C7F16">
        <w:rPr>
          <w:rFonts w:ascii="Times New Roman" w:hAnsi="Times New Roman"/>
          <w:b/>
          <w:sz w:val="28"/>
          <w:szCs w:val="28"/>
          <w:lang w:val="kk-KZ"/>
        </w:rPr>
        <w:t>ІІІ. Сабақты қорыту</w:t>
      </w:r>
    </w:p>
    <w:p w:rsidR="00696826" w:rsidRPr="006C7F16" w:rsidRDefault="00696826" w:rsidP="0028006A">
      <w:pPr>
        <w:rPr>
          <w:rFonts w:ascii="Times New Roman" w:hAnsi="Times New Roman"/>
          <w:sz w:val="28"/>
          <w:szCs w:val="28"/>
          <w:lang w:val="kk-KZ"/>
        </w:rPr>
      </w:pPr>
      <w:r w:rsidRPr="006C7F16">
        <w:rPr>
          <w:rFonts w:ascii="Times New Roman" w:hAnsi="Times New Roman"/>
          <w:sz w:val="28"/>
          <w:szCs w:val="28"/>
          <w:lang w:val="kk-KZ"/>
        </w:rPr>
        <w:t>«Топтастыру» стратегиясы бойынша</w:t>
      </w:r>
    </w:p>
    <w:p w:rsidR="00696826" w:rsidRPr="0028006A" w:rsidRDefault="00696826" w:rsidP="0028006A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margin-left:227.7pt;margin-top:16pt;width:40.5pt;height:18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" strokecolor="#4579b8">
            <v:stroke endarrow="open"/>
          </v:shape>
        </w:pict>
      </w:r>
      <w:r>
        <w:rPr>
          <w:noProof/>
          <w:lang w:eastAsia="ru-RU"/>
        </w:rPr>
        <w:pict>
          <v:shape id="Прямая со стрелкой 6" o:spid="_x0000_s1027" type="#_x0000_t32" style="position:absolute;margin-left:100.2pt;margin-top:8.5pt;width:32.25pt;height:20.25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" strokecolor="#4a7ebb">
            <v:stroke endarrow="open"/>
          </v:shape>
        </w:pict>
      </w:r>
      <w:r>
        <w:rPr>
          <w:noProof/>
          <w:lang w:eastAsia="ru-RU"/>
        </w:rPr>
        <w:pict>
          <v:oval id="Овал 2" o:spid="_x0000_s1028" style="position:absolute;margin-left:121.95pt;margin-top:19.1pt;width:117.75pt;height:55.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" fillcolor="#4f81bd" strokecolor="#243f60" strokeweight="2pt">
            <v:textbox>
              <w:txbxContent>
                <w:p w:rsidR="00696826" w:rsidRPr="00A26350" w:rsidRDefault="00696826" w:rsidP="00A2635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Не істедік?</w:t>
                  </w:r>
                </w:p>
              </w:txbxContent>
            </v:textbox>
          </v:oval>
        </w:pict>
      </w:r>
    </w:p>
    <w:p w:rsidR="00696826" w:rsidRPr="00D34643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pict>
          <v:shape id="Прямая со стрелкой 8" o:spid="_x0000_s1029" type="#_x0000_t32" style="position:absolute;margin-left:66.45pt;margin-top:17.5pt;width:55.5pt;height:0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" strokecolor="#4a7ebb">
            <v:stroke endarrow="open"/>
          </v:shape>
        </w:pict>
      </w:r>
      <w:r>
        <w:rPr>
          <w:noProof/>
          <w:lang w:eastAsia="ru-RU"/>
        </w:rPr>
        <w:pict>
          <v:shape id="Прямая со стрелкой 7" o:spid="_x0000_s1030" type="#_x0000_t32" style="position:absolute;margin-left:239.7pt;margin-top:17.5pt;width:48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" strokecolor="#4a7ebb">
            <v:stroke endarrow="open"/>
          </v:shape>
        </w:pict>
      </w:r>
    </w:p>
    <w:p w:rsidR="00696826" w:rsidRPr="00D34643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lang w:eastAsia="ru-RU"/>
        </w:rPr>
        <w:pict>
          <v:shape id="Прямая со стрелкой 5" o:spid="_x0000_s1031" type="#_x0000_t32" style="position:absolute;margin-left:104.7pt;margin-top:7.75pt;width:25.45pt;height:27.75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" strokecolor="#4a7ebb">
            <v:stroke endarrow="open"/>
          </v:shape>
        </w:pict>
      </w:r>
      <w:r>
        <w:rPr>
          <w:noProof/>
          <w:lang w:eastAsia="ru-RU"/>
        </w:rPr>
        <w:pict>
          <v:shape id="Прямая со стрелкой 4" o:spid="_x0000_s1032" type="#_x0000_t32" style="position:absolute;margin-left:227.7pt;margin-top:7.75pt;width:28.5pt;height:27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" strokecolor="#4a7ebb">
            <v:stroke endarrow="open"/>
          </v:shape>
        </w:pict>
      </w:r>
    </w:p>
    <w:p w:rsidR="00696826" w:rsidRPr="00D34643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</w:p>
    <w:p w:rsidR="00696826" w:rsidRPr="00A26350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ІҮ. Бағалау</w:t>
      </w:r>
    </w:p>
    <w:p w:rsidR="00696826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Белсенділік танытқан оқушыларды мадақтай отырып, бағалау;</w:t>
      </w:r>
    </w:p>
    <w:p w:rsidR="00696826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  <w:r w:rsidRPr="00A26350">
        <w:rPr>
          <w:rFonts w:ascii="Times New Roman" w:hAnsi="Times New Roman"/>
          <w:b/>
          <w:sz w:val="28"/>
          <w:szCs w:val="28"/>
          <w:lang w:val="kk-KZ"/>
        </w:rPr>
        <w:t>Ү. Үйге тапсырма</w:t>
      </w:r>
    </w:p>
    <w:p w:rsidR="00696826" w:rsidRPr="00D87F62" w:rsidRDefault="00696826" w:rsidP="00D34643">
      <w:pPr>
        <w:rPr>
          <w:rFonts w:ascii="Times New Roman" w:hAnsi="Times New Roman"/>
          <w:sz w:val="28"/>
          <w:szCs w:val="28"/>
          <w:lang w:val="kk-KZ"/>
        </w:rPr>
      </w:pPr>
      <w:r w:rsidRPr="00D87F62">
        <w:rPr>
          <w:rFonts w:ascii="Times New Roman" w:hAnsi="Times New Roman"/>
          <w:sz w:val="28"/>
          <w:szCs w:val="28"/>
          <w:lang w:val="kk-KZ"/>
        </w:rPr>
        <w:t>416-жаттығу.</w:t>
      </w:r>
      <w:r>
        <w:rPr>
          <w:rFonts w:ascii="Times New Roman" w:hAnsi="Times New Roman"/>
          <w:sz w:val="28"/>
          <w:szCs w:val="28"/>
          <w:lang w:val="kk-KZ"/>
        </w:rPr>
        <w:t xml:space="preserve"> Берілген сөздердің ішінен етістіктерді тауып, етістік екенін дәлелдеу, ережелерді жаттау;</w:t>
      </w:r>
    </w:p>
    <w:p w:rsidR="00696826" w:rsidRPr="00A26350" w:rsidRDefault="00696826" w:rsidP="00D34643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96826" w:rsidRPr="00B513D0" w:rsidRDefault="00696826" w:rsidP="00E30026">
      <w:pPr>
        <w:rPr>
          <w:rFonts w:ascii="Times New Roman" w:hAnsi="Times New Roman"/>
          <w:sz w:val="28"/>
          <w:szCs w:val="28"/>
          <w:lang w:val="kk-KZ"/>
        </w:rPr>
      </w:pPr>
    </w:p>
    <w:sectPr w:rsidR="00696826" w:rsidRPr="00B513D0" w:rsidSect="00E30026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2CDB"/>
    <w:multiLevelType w:val="hybridMultilevel"/>
    <w:tmpl w:val="227065F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C0B73"/>
    <w:multiLevelType w:val="hybridMultilevel"/>
    <w:tmpl w:val="F2429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415F8"/>
    <w:multiLevelType w:val="hybridMultilevel"/>
    <w:tmpl w:val="E3FA803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C119D6"/>
    <w:multiLevelType w:val="hybridMultilevel"/>
    <w:tmpl w:val="08586C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B3F4C"/>
    <w:multiLevelType w:val="hybridMultilevel"/>
    <w:tmpl w:val="23B652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BB5E41"/>
    <w:multiLevelType w:val="hybridMultilevel"/>
    <w:tmpl w:val="585C4DA6"/>
    <w:lvl w:ilvl="0" w:tplc="ADD08A02">
      <w:start w:val="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ED32D6"/>
    <w:multiLevelType w:val="hybridMultilevel"/>
    <w:tmpl w:val="0F86E5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2B2D69"/>
    <w:multiLevelType w:val="hybridMultilevel"/>
    <w:tmpl w:val="8FD2EE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EF0"/>
    <w:rsid w:val="00010C6E"/>
    <w:rsid w:val="0028006A"/>
    <w:rsid w:val="003F179B"/>
    <w:rsid w:val="004E25B3"/>
    <w:rsid w:val="005F0567"/>
    <w:rsid w:val="00696826"/>
    <w:rsid w:val="006C7F16"/>
    <w:rsid w:val="00A15D87"/>
    <w:rsid w:val="00A26350"/>
    <w:rsid w:val="00A544ED"/>
    <w:rsid w:val="00B513D0"/>
    <w:rsid w:val="00BD5378"/>
    <w:rsid w:val="00D34643"/>
    <w:rsid w:val="00D87F62"/>
    <w:rsid w:val="00DE5EBD"/>
    <w:rsid w:val="00E30026"/>
    <w:rsid w:val="00F76DF0"/>
    <w:rsid w:val="00FD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5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13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5</Pages>
  <Words>641</Words>
  <Characters>3658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Рапилхан</cp:lastModifiedBy>
  <cp:revision>9</cp:revision>
  <cp:lastPrinted>2013-02-28T05:00:00Z</cp:lastPrinted>
  <dcterms:created xsi:type="dcterms:W3CDTF">2013-02-27T05:27:00Z</dcterms:created>
  <dcterms:modified xsi:type="dcterms:W3CDTF">2013-02-28T05:00:00Z</dcterms:modified>
</cp:coreProperties>
</file>